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BEA51" w14:textId="513850B0" w:rsidR="002A02BB" w:rsidRPr="00232B42" w:rsidRDefault="002A02BB" w:rsidP="00232B42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232B42">
        <w:rPr>
          <w:rFonts w:ascii="Verdana" w:hAnsi="Verdana" w:cs="Arial"/>
          <w:b/>
          <w:bCs/>
          <w:sz w:val="20"/>
          <w:szCs w:val="20"/>
        </w:rPr>
        <w:t>ANEXO I</w:t>
      </w:r>
    </w:p>
    <w:p w14:paraId="1AB1B113" w14:textId="08D2B08E" w:rsidR="00452772" w:rsidRPr="00232B42" w:rsidRDefault="00452772" w:rsidP="00232B42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</w:t>
      </w:r>
      <w:r w:rsidR="00F158C3"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DE PROPOSTA</w:t>
      </w:r>
    </w:p>
    <w:p w14:paraId="2DE2D961" w14:textId="4650517A" w:rsidR="00452772" w:rsidRPr="00232B42" w:rsidRDefault="00452772" w:rsidP="00232B42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</w:t>
      </w:r>
      <w:r w:rsidR="00232B42"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ELETRÔNC</w:t>
      </w:r>
      <w:r w:rsidR="00232B42"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</w:t>
      </w:r>
      <w:r w:rsidR="00F158C3"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</w:t>
      </w:r>
      <w:r w:rsidR="00440B0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F158C3"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="000E3FB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- Reedição</w:t>
      </w:r>
      <w:r w:rsidRPr="00232B4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72BA2FE8" w14:textId="77777777" w:rsidR="00452772" w:rsidRPr="00232B42" w:rsidRDefault="00452772" w:rsidP="00232B42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2C624292" w14:textId="00167550" w:rsidR="001872D6" w:rsidRPr="00232B42" w:rsidRDefault="001872D6" w:rsidP="00232B42">
      <w:pPr>
        <w:snapToGrid w:val="0"/>
        <w:spacing w:after="24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232B42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</w:t>
      </w:r>
      <w:r w:rsidR="00D60FBE" w:rsidRPr="00232B42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 </w:t>
      </w:r>
      <w:r w:rsidR="00F158C3" w:rsidRPr="00232B42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Prefeitura Municipal de São Gabriel da Palha</w:t>
      </w:r>
      <w:r w:rsidR="00C83D52" w:rsidRPr="00232B42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 </w:t>
      </w:r>
    </w:p>
    <w:p w14:paraId="57DCD3F2" w14:textId="3DC4CB05" w:rsidR="00653237" w:rsidRPr="00232B42" w:rsidRDefault="001872D6" w:rsidP="00232B42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color w:val="auto"/>
          <w:sz w:val="20"/>
          <w:szCs w:val="20"/>
        </w:rPr>
      </w:pPr>
      <w:r w:rsidRPr="00232B42">
        <w:rPr>
          <w:rFonts w:ascii="Verdana" w:hAnsi="Verdana"/>
          <w:b w:val="0"/>
          <w:sz w:val="20"/>
          <w:szCs w:val="20"/>
        </w:rPr>
        <w:t xml:space="preserve">Apresento a proposta de </w:t>
      </w:r>
      <w:r w:rsidR="00452772" w:rsidRPr="00232B42">
        <w:rPr>
          <w:rFonts w:ascii="Verdana" w:hAnsi="Verdana"/>
          <w:b w:val="0"/>
          <w:sz w:val="20"/>
          <w:szCs w:val="20"/>
        </w:rPr>
        <w:t>preço referente</w:t>
      </w:r>
      <w:r w:rsidR="00232B42" w:rsidRPr="00232B42">
        <w:rPr>
          <w:rFonts w:ascii="Verdana" w:hAnsi="Verdana"/>
          <w:b w:val="0"/>
          <w:sz w:val="20"/>
          <w:szCs w:val="20"/>
        </w:rPr>
        <w:t xml:space="preserve"> a</w:t>
      </w:r>
      <w:r w:rsidR="00C2098E" w:rsidRPr="00232B42">
        <w:rPr>
          <w:rFonts w:ascii="Verdana" w:hAnsi="Verdana"/>
          <w:b w:val="0"/>
          <w:sz w:val="20"/>
          <w:szCs w:val="20"/>
        </w:rPr>
        <w:t xml:space="preserve"> </w:t>
      </w:r>
      <w:bookmarkStart w:id="0" w:name="__DdeLink__855_1388181997"/>
      <w:r w:rsidR="00440B02" w:rsidRPr="00440B02">
        <w:rPr>
          <w:rFonts w:ascii="Verdana" w:eastAsia="Arial" w:hAnsi="Verdana"/>
          <w:b w:val="0"/>
          <w:bCs/>
          <w:sz w:val="20"/>
          <w:szCs w:val="20"/>
        </w:rPr>
        <w:t>contratação de empresa para prestação de serviços de inspeção técnica de segurança veicular, para renovação dos termos de autorização emitidos pelo DETRAN/ES e vistoria mecânica com emissão de laudo a CETURB/ES, necessários aos veículos, da Secretaria Municipal de Educação</w:t>
      </w:r>
      <w:bookmarkEnd w:id="0"/>
      <w:r w:rsidR="00440B02">
        <w:rPr>
          <w:rFonts w:ascii="Verdana" w:eastAsia="WenQuanYi Micro Hei" w:hAnsi="Verdana"/>
          <w:b w:val="0"/>
          <w:bCs/>
          <w:sz w:val="20"/>
          <w:szCs w:val="20"/>
        </w:rPr>
        <w:t xml:space="preserve">, </w:t>
      </w:r>
      <w:r w:rsidR="00440B02" w:rsidRPr="00896F64">
        <w:rPr>
          <w:rFonts w:ascii="Verdana" w:hAnsi="Verdana"/>
          <w:b w:val="0"/>
          <w:sz w:val="20"/>
          <w:szCs w:val="20"/>
        </w:rPr>
        <w:t>conforme condições, quantidades e exigências estabelecidas n</w:t>
      </w:r>
      <w:r w:rsidR="00440B02">
        <w:rPr>
          <w:rFonts w:ascii="Verdana" w:hAnsi="Verdana"/>
          <w:b w:val="0"/>
          <w:sz w:val="20"/>
          <w:szCs w:val="20"/>
        </w:rPr>
        <w:t>o Edital</w:t>
      </w:r>
      <w:r w:rsidR="00440B02" w:rsidRPr="00896F64">
        <w:rPr>
          <w:rFonts w:ascii="Verdana" w:hAnsi="Verdana"/>
          <w:b w:val="0"/>
          <w:sz w:val="20"/>
          <w:szCs w:val="20"/>
        </w:rPr>
        <w:t xml:space="preserve"> e seus anexos</w:t>
      </w:r>
    </w:p>
    <w:p w14:paraId="4F0FA387" w14:textId="77C84929" w:rsidR="00004B0D" w:rsidRPr="00232B42" w:rsidRDefault="00004B0D" w:rsidP="00232B42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968"/>
        <w:gridCol w:w="3335"/>
        <w:gridCol w:w="795"/>
        <w:gridCol w:w="1075"/>
        <w:gridCol w:w="1582"/>
        <w:gridCol w:w="1596"/>
      </w:tblGrid>
      <w:tr w:rsidR="00440B02" w14:paraId="7EA39CD1" w14:textId="77777777" w:rsidTr="00440B02">
        <w:trPr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97679" w14:textId="0F20EA0F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2FE10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7A43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43CFE" w14:textId="46D2FC04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4E89E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CB11E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440B02" w14:paraId="7B4F60AB" w14:textId="77777777" w:rsidTr="00440B02">
        <w:trPr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FF5FC" w14:textId="174B7BAC" w:rsidR="00440B02" w:rsidRDefault="00440B02" w:rsidP="00440B02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750" w14:textId="77777777" w:rsidR="00440B02" w:rsidRDefault="00440B02" w:rsidP="00D557EB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Contratação de empresa para a prestação de serviços de inspeção técnica de segurança veicular, para renovação dos termos de autorização escolar emitidos pelo Detran/ES. Para os veículos tipo ônibus da secretaria municipal de educação.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44CB3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10F8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240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ADECC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R$ 300,00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16BF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R$ 72.000,00</w:t>
            </w:r>
          </w:p>
        </w:tc>
      </w:tr>
      <w:tr w:rsidR="00440B02" w14:paraId="1A7F8D43" w14:textId="77777777" w:rsidTr="00440B02">
        <w:trPr>
          <w:jc w:val="center"/>
        </w:trPr>
        <w:tc>
          <w:tcPr>
            <w:tcW w:w="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8F1C" w14:textId="77C9B050" w:rsidR="00440B02" w:rsidRDefault="00440B02" w:rsidP="00440B02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1531" w14:textId="77777777" w:rsidR="00440B02" w:rsidRDefault="00440B02" w:rsidP="000E3FB1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Contratação de empresa para a prestação de serviços de vistoria mecânica com emissão de laudo a CETURB/ES, para fins de obtenção de certificado de vistoria de veículo, para o ônibus placa MTR-1017, incluindo a taxa de ART (anotação de responsabilidade técnica) para vistoria mecânica, taxa de emissão de certificados e serviço de montagem de processo para obtenção do certificado na</w:t>
            </w:r>
          </w:p>
          <w:p w14:paraId="683AC17B" w14:textId="77777777" w:rsidR="00440B02" w:rsidRDefault="00440B02" w:rsidP="00D557EB">
            <w:pPr>
              <w:widowControl w:val="0"/>
              <w:spacing w:before="57" w:after="57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CETURB/ES.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D6CDE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64AAD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BBA5F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R$ 630,00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99B16" w14:textId="77777777" w:rsidR="00440B02" w:rsidRDefault="00440B02" w:rsidP="00D557EB">
            <w:pPr>
              <w:widowControl w:val="0"/>
              <w:spacing w:before="57" w:after="57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R$ 3.780,00</w:t>
            </w:r>
          </w:p>
        </w:tc>
      </w:tr>
      <w:tr w:rsidR="00440B02" w14:paraId="7EC14156" w14:textId="77777777" w:rsidTr="00440B02">
        <w:trPr>
          <w:jc w:val="center"/>
        </w:trPr>
        <w:tc>
          <w:tcPr>
            <w:tcW w:w="93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AF6F8" w14:textId="77777777" w:rsidR="00440B02" w:rsidRDefault="00440B02" w:rsidP="00D557EB">
            <w:pPr>
              <w:widowControl w:val="0"/>
              <w:spacing w:before="57" w:after="57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VALOR TOTAL: R$ 75.780,00</w:t>
            </w:r>
          </w:p>
        </w:tc>
      </w:tr>
    </w:tbl>
    <w:p w14:paraId="59ABA034" w14:textId="77777777" w:rsidR="00A31783" w:rsidRPr="00232B42" w:rsidRDefault="00A31783" w:rsidP="00232B42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67136F9C" w14:textId="7E8388FD" w:rsidR="00672A8A" w:rsidRPr="00232B42" w:rsidRDefault="00672A8A" w:rsidP="00232B42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232B42">
        <w:rPr>
          <w:rFonts w:ascii="Verdana" w:hAnsi="Verdana" w:cs="Arial"/>
          <w:b/>
          <w:sz w:val="20"/>
          <w:szCs w:val="20"/>
        </w:rPr>
        <w:t xml:space="preserve">Valor </w:t>
      </w:r>
      <w:r w:rsidR="00653237" w:rsidRPr="00232B42">
        <w:rPr>
          <w:rFonts w:ascii="Verdana" w:hAnsi="Verdana" w:cs="Arial"/>
          <w:b/>
          <w:sz w:val="20"/>
          <w:szCs w:val="20"/>
        </w:rPr>
        <w:t>global da proposta</w:t>
      </w:r>
      <w:r w:rsidRPr="00232B42">
        <w:rPr>
          <w:rFonts w:ascii="Verdana" w:hAnsi="Verdana" w:cs="Arial"/>
          <w:b/>
          <w:sz w:val="20"/>
          <w:szCs w:val="20"/>
        </w:rPr>
        <w:t>: ____________________</w:t>
      </w:r>
      <w:proofErr w:type="gramStart"/>
      <w:r w:rsidRPr="00232B42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232B42">
        <w:rPr>
          <w:rFonts w:ascii="Verdana" w:hAnsi="Verdana" w:cs="Arial"/>
          <w:b/>
          <w:sz w:val="20"/>
          <w:szCs w:val="20"/>
        </w:rPr>
        <w:t xml:space="preserve">                                   ).</w:t>
      </w:r>
    </w:p>
    <w:p w14:paraId="3DCADFF6" w14:textId="0C785714" w:rsidR="00004B0D" w:rsidRPr="00232B42" w:rsidRDefault="00004B0D" w:rsidP="00232B42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FB14499" w14:textId="77777777" w:rsidR="00F158C3" w:rsidRPr="00232B42" w:rsidRDefault="00F158C3" w:rsidP="00232B42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CDF6F05" w14:textId="77777777" w:rsidR="0086320D" w:rsidRPr="00232B42" w:rsidRDefault="0086320D" w:rsidP="00232B42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O prazo de validade da proposta de preços é de 60 (sessenta) dias corridos</w:t>
      </w:r>
      <w:r w:rsidR="00994C97" w:rsidRPr="00232B42">
        <w:rPr>
          <w:rFonts w:ascii="Verdana" w:hAnsi="Verdana"/>
          <w:sz w:val="20"/>
          <w:szCs w:val="20"/>
        </w:rPr>
        <w:t>, contados da data de apresentação da proposta no sistema</w:t>
      </w:r>
      <w:r w:rsidRPr="00232B42">
        <w:rPr>
          <w:rFonts w:ascii="Verdana" w:hAnsi="Verdana"/>
          <w:sz w:val="20"/>
          <w:szCs w:val="20"/>
        </w:rPr>
        <w:t>.</w:t>
      </w:r>
    </w:p>
    <w:p w14:paraId="62B2ED41" w14:textId="0BF038CB" w:rsidR="0086320D" w:rsidRPr="00232B42" w:rsidRDefault="0086320D" w:rsidP="00232B42">
      <w:pPr>
        <w:pStyle w:val="Textbody"/>
        <w:spacing w:after="24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lastRenderedPageBreak/>
        <w:t xml:space="preserve">O prazo de entrega e demais exigências, será de acordo com o estipulado no </w:t>
      </w:r>
      <w:r w:rsidR="00EA5CB7" w:rsidRPr="00232B42">
        <w:rPr>
          <w:rFonts w:ascii="Verdana" w:hAnsi="Verdana"/>
          <w:sz w:val="20"/>
          <w:szCs w:val="20"/>
        </w:rPr>
        <w:t xml:space="preserve">Anexo II </w:t>
      </w:r>
      <w:r w:rsidR="00994C97" w:rsidRPr="00232B42">
        <w:rPr>
          <w:rFonts w:ascii="Verdana" w:hAnsi="Verdana"/>
          <w:sz w:val="20"/>
          <w:szCs w:val="20"/>
        </w:rPr>
        <w:t>–</w:t>
      </w:r>
      <w:r w:rsidR="00EA5CB7" w:rsidRPr="00232B42">
        <w:rPr>
          <w:rFonts w:ascii="Verdana" w:hAnsi="Verdana"/>
          <w:sz w:val="20"/>
          <w:szCs w:val="20"/>
        </w:rPr>
        <w:t xml:space="preserve"> Termo de Referência</w:t>
      </w:r>
      <w:r w:rsidR="00AD1A31" w:rsidRPr="00232B42">
        <w:rPr>
          <w:rFonts w:ascii="Verdana" w:hAnsi="Verdana"/>
          <w:sz w:val="20"/>
          <w:szCs w:val="20"/>
        </w:rPr>
        <w:t>.</w:t>
      </w:r>
    </w:p>
    <w:p w14:paraId="0544B9AC" w14:textId="77777777" w:rsidR="0086320D" w:rsidRPr="00232B42" w:rsidRDefault="0086320D" w:rsidP="00232B42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232B42" w:rsidRDefault="0086320D" w:rsidP="00232B42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232B42" w:rsidRDefault="0086320D" w:rsidP="00232B42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0FA5D6CF" w14:textId="77777777" w:rsidR="0086320D" w:rsidRPr="00232B42" w:rsidRDefault="0086320D" w:rsidP="00232B42">
      <w:pPr>
        <w:pStyle w:val="Textbody"/>
        <w:tabs>
          <w:tab w:val="left" w:pos="644"/>
        </w:tabs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Dados da Empresa:</w:t>
      </w:r>
    </w:p>
    <w:p w14:paraId="682E83C9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Razão Social:</w:t>
      </w:r>
    </w:p>
    <w:p w14:paraId="5B82A5E3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CNPJ/MF:</w:t>
      </w:r>
    </w:p>
    <w:p w14:paraId="3E22D693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Endereço:</w:t>
      </w:r>
    </w:p>
    <w:p w14:paraId="598E8876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Cidade/UF:</w:t>
      </w:r>
    </w:p>
    <w:p w14:paraId="4C160683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CEP:</w:t>
      </w:r>
    </w:p>
    <w:p w14:paraId="04049BCC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Tel./Fax:</w:t>
      </w:r>
    </w:p>
    <w:p w14:paraId="3FD98A2C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232B42">
        <w:rPr>
          <w:rFonts w:ascii="Verdana" w:hAnsi="Verdana"/>
          <w:sz w:val="20"/>
          <w:szCs w:val="20"/>
        </w:rPr>
        <w:t>E-mail:</w:t>
      </w:r>
      <w:r w:rsidR="002E05A1" w:rsidRPr="00232B42">
        <w:rPr>
          <w:rFonts w:ascii="Verdana" w:hAnsi="Verdana"/>
          <w:sz w:val="20"/>
          <w:szCs w:val="20"/>
        </w:rPr>
        <w:t xml:space="preserve">   </w:t>
      </w:r>
      <w:r w:rsidRPr="00232B42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 xml:space="preserve">e-mail para recebimento da Ordem de </w:t>
      </w:r>
      <w:r w:rsidR="00AD1A31" w:rsidRPr="00232B42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Fornecimento</w:t>
      </w:r>
      <w:r w:rsidR="002E05A1" w:rsidRPr="00232B42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:</w:t>
      </w:r>
      <w:r w:rsidR="002E05A1" w:rsidRPr="00232B42">
        <w:rPr>
          <w:rFonts w:ascii="Verdana" w:hAnsi="Verdana"/>
          <w:sz w:val="20"/>
          <w:szCs w:val="20"/>
          <w:shd w:val="clear" w:color="auto" w:fill="FFFF00"/>
        </w:rPr>
        <w:t xml:space="preserve"> (</w:t>
      </w:r>
      <w:r w:rsidRPr="00232B42">
        <w:rPr>
          <w:rFonts w:ascii="Verdana" w:hAnsi="Verdana"/>
          <w:sz w:val="20"/>
          <w:szCs w:val="20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Banco:</w:t>
      </w:r>
    </w:p>
    <w:p w14:paraId="040B75D9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Agência:</w:t>
      </w:r>
    </w:p>
    <w:p w14:paraId="46B4C658" w14:textId="77777777" w:rsidR="0086320D" w:rsidRPr="00232B42" w:rsidRDefault="0086320D" w:rsidP="00232B42">
      <w:pPr>
        <w:pStyle w:val="Textbody"/>
        <w:autoSpaceDE w:val="0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>Conta:</w:t>
      </w:r>
    </w:p>
    <w:p w14:paraId="202A06DF" w14:textId="77777777" w:rsidR="00FF2557" w:rsidRPr="00232B42" w:rsidRDefault="00FF2557" w:rsidP="00232B42">
      <w:pPr>
        <w:pStyle w:val="Textbody"/>
        <w:autoSpaceDE w:val="0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232B42">
        <w:rPr>
          <w:rFonts w:ascii="Verdana" w:hAnsi="Verdana"/>
          <w:sz w:val="20"/>
          <w:szCs w:val="20"/>
        </w:rPr>
        <w:t>de</w:t>
      </w:r>
      <w:proofErr w:type="spellEnd"/>
      <w:r w:rsidRPr="00232B42">
        <w:rPr>
          <w:rFonts w:ascii="Verdana" w:hAnsi="Verdana"/>
          <w:sz w:val="20"/>
          <w:szCs w:val="20"/>
        </w:rPr>
        <w:t xml:space="preserve"> ____.</w:t>
      </w:r>
    </w:p>
    <w:p w14:paraId="075657E1" w14:textId="76596B2B" w:rsidR="00FF2557" w:rsidRDefault="00FF2557" w:rsidP="00232B42">
      <w:pPr>
        <w:pStyle w:val="Textbody"/>
        <w:autoSpaceDE w:val="0"/>
        <w:spacing w:after="240" w:line="240" w:lineRule="auto"/>
        <w:jc w:val="center"/>
        <w:rPr>
          <w:rFonts w:ascii="Verdana" w:hAnsi="Verdana"/>
          <w:sz w:val="20"/>
          <w:szCs w:val="20"/>
        </w:rPr>
      </w:pPr>
    </w:p>
    <w:p w14:paraId="5F715637" w14:textId="1A057717" w:rsidR="00764B6C" w:rsidRDefault="00764B6C" w:rsidP="00232B42">
      <w:pPr>
        <w:pStyle w:val="Textbody"/>
        <w:autoSpaceDE w:val="0"/>
        <w:spacing w:after="240" w:line="240" w:lineRule="auto"/>
        <w:jc w:val="center"/>
        <w:rPr>
          <w:rFonts w:ascii="Verdana" w:hAnsi="Verdana"/>
          <w:sz w:val="20"/>
          <w:szCs w:val="20"/>
        </w:rPr>
      </w:pPr>
    </w:p>
    <w:p w14:paraId="5EB6718A" w14:textId="77777777" w:rsidR="00764B6C" w:rsidRPr="00232B42" w:rsidRDefault="00764B6C" w:rsidP="00232B42">
      <w:pPr>
        <w:pStyle w:val="Textbody"/>
        <w:autoSpaceDE w:val="0"/>
        <w:spacing w:after="240" w:line="240" w:lineRule="auto"/>
        <w:jc w:val="center"/>
        <w:rPr>
          <w:rFonts w:ascii="Verdana" w:hAnsi="Verdana"/>
          <w:sz w:val="20"/>
          <w:szCs w:val="20"/>
        </w:rPr>
      </w:pPr>
    </w:p>
    <w:p w14:paraId="1676156D" w14:textId="77777777" w:rsidR="00FF2557" w:rsidRPr="00232B42" w:rsidRDefault="00FF2557" w:rsidP="00232B42">
      <w:pPr>
        <w:pStyle w:val="Textbody"/>
        <w:autoSpaceDE w:val="0"/>
        <w:spacing w:after="240" w:line="240" w:lineRule="auto"/>
        <w:jc w:val="center"/>
        <w:rPr>
          <w:rFonts w:ascii="Verdana" w:hAnsi="Verdana"/>
          <w:sz w:val="20"/>
          <w:szCs w:val="20"/>
        </w:rPr>
      </w:pPr>
      <w:r w:rsidRPr="00232B42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FF2557" w:rsidRPr="00232B42" w:rsidSect="00F158C3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374" w:right="1274" w:bottom="1418" w:left="1275" w:header="85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83111" w14:textId="77777777" w:rsidR="00E6109A" w:rsidRDefault="00E6109A">
      <w:pPr>
        <w:spacing w:after="0" w:line="240" w:lineRule="auto"/>
      </w:pPr>
      <w:r>
        <w:separator/>
      </w:r>
    </w:p>
  </w:endnote>
  <w:endnote w:type="continuationSeparator" w:id="0">
    <w:p w14:paraId="5EDF99F5" w14:textId="77777777" w:rsidR="00E6109A" w:rsidRDefault="00E6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nQuanYi Micro 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53BD" w14:textId="77777777" w:rsidR="00F158C3" w:rsidRDefault="00F158C3" w:rsidP="00F158C3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59FC5106" w14:textId="77777777" w:rsidR="00F158C3" w:rsidRDefault="00F158C3" w:rsidP="00F158C3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7E78E603" w14:textId="3FBD4B71" w:rsidR="00EC7082" w:rsidRDefault="00000000" w:rsidP="00F158C3">
    <w:pPr>
      <w:pStyle w:val="Rodap"/>
      <w:ind w:left="-284"/>
      <w:jc w:val="center"/>
    </w:pPr>
    <w:hyperlink r:id="rId1">
      <w:r w:rsidR="00F158C3"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9C5FD" w14:textId="77777777" w:rsidR="00E6109A" w:rsidRDefault="00E6109A">
      <w:pPr>
        <w:spacing w:after="0" w:line="240" w:lineRule="auto"/>
      </w:pPr>
      <w:r>
        <w:separator/>
      </w:r>
    </w:p>
  </w:footnote>
  <w:footnote w:type="continuationSeparator" w:id="0">
    <w:p w14:paraId="33303B7F" w14:textId="77777777" w:rsidR="00E6109A" w:rsidRDefault="00E61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04AE" w14:textId="77777777" w:rsidR="00EC7082" w:rsidRDefault="00000000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C335" w14:textId="6A6CDC81" w:rsidR="00EC7082" w:rsidRDefault="00F158C3" w:rsidP="00F158C3">
    <w:pPr>
      <w:pStyle w:val="Cabealho"/>
      <w:ind w:left="-284"/>
      <w:jc w:val="center"/>
      <w:rPr>
        <w:rFonts w:ascii="Verdana" w:hAnsi="Verdana"/>
        <w:b/>
        <w:bCs/>
        <w:noProof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51666432" behindDoc="1" locked="0" layoutInCell="1" allowOverlap="1" wp14:anchorId="04FF7B6A" wp14:editId="39DBD68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9525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</w:p>
  <w:p w14:paraId="6D541FDF" w14:textId="587AD4AB" w:rsidR="00F158C3" w:rsidRDefault="00F158C3" w:rsidP="00F158C3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712B" w14:textId="77777777" w:rsidR="00EC7082" w:rsidRDefault="00000000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77544589">
    <w:abstractNumId w:val="2"/>
  </w:num>
  <w:num w:numId="2" w16cid:durableId="509442871">
    <w:abstractNumId w:val="0"/>
  </w:num>
  <w:num w:numId="3" w16cid:durableId="1057630126">
    <w:abstractNumId w:val="9"/>
  </w:num>
  <w:num w:numId="4" w16cid:durableId="104271368">
    <w:abstractNumId w:val="8"/>
  </w:num>
  <w:num w:numId="5" w16cid:durableId="1204246397">
    <w:abstractNumId w:val="4"/>
  </w:num>
  <w:num w:numId="6" w16cid:durableId="543566599">
    <w:abstractNumId w:val="1"/>
  </w:num>
  <w:num w:numId="7" w16cid:durableId="1617788240">
    <w:abstractNumId w:val="6"/>
  </w:num>
  <w:num w:numId="8" w16cid:durableId="1351905579">
    <w:abstractNumId w:val="3"/>
  </w:num>
  <w:num w:numId="9" w16cid:durableId="38016420">
    <w:abstractNumId w:val="3"/>
    <w:lvlOverride w:ilvl="0">
      <w:startOverride w:val="1"/>
    </w:lvlOverride>
  </w:num>
  <w:num w:numId="10" w16cid:durableId="1022166439">
    <w:abstractNumId w:val="7"/>
  </w:num>
  <w:num w:numId="11" w16cid:durableId="5900906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04B0D"/>
    <w:rsid w:val="00020A83"/>
    <w:rsid w:val="00042391"/>
    <w:rsid w:val="00067262"/>
    <w:rsid w:val="000C32E7"/>
    <w:rsid w:val="000E3FB1"/>
    <w:rsid w:val="000F0539"/>
    <w:rsid w:val="001275BF"/>
    <w:rsid w:val="00164AA1"/>
    <w:rsid w:val="001872D6"/>
    <w:rsid w:val="001A2745"/>
    <w:rsid w:val="00232B42"/>
    <w:rsid w:val="0025659A"/>
    <w:rsid w:val="00290877"/>
    <w:rsid w:val="002A02BB"/>
    <w:rsid w:val="002B2627"/>
    <w:rsid w:val="002D4A48"/>
    <w:rsid w:val="002E05A1"/>
    <w:rsid w:val="002F1AF2"/>
    <w:rsid w:val="00303DF6"/>
    <w:rsid w:val="00440B02"/>
    <w:rsid w:val="00452772"/>
    <w:rsid w:val="0049034A"/>
    <w:rsid w:val="004F6905"/>
    <w:rsid w:val="004F7D4B"/>
    <w:rsid w:val="005B5FC0"/>
    <w:rsid w:val="005C6EEF"/>
    <w:rsid w:val="00600ED6"/>
    <w:rsid w:val="00647505"/>
    <w:rsid w:val="00653237"/>
    <w:rsid w:val="00672A8A"/>
    <w:rsid w:val="006B16D5"/>
    <w:rsid w:val="006B7AA1"/>
    <w:rsid w:val="00763716"/>
    <w:rsid w:val="00764B6C"/>
    <w:rsid w:val="00773474"/>
    <w:rsid w:val="0078517D"/>
    <w:rsid w:val="007C33B3"/>
    <w:rsid w:val="008202FD"/>
    <w:rsid w:val="0082407C"/>
    <w:rsid w:val="00833F0F"/>
    <w:rsid w:val="0086320D"/>
    <w:rsid w:val="00911025"/>
    <w:rsid w:val="009551A9"/>
    <w:rsid w:val="00986CA7"/>
    <w:rsid w:val="00994C97"/>
    <w:rsid w:val="00995731"/>
    <w:rsid w:val="009B0AED"/>
    <w:rsid w:val="009F0761"/>
    <w:rsid w:val="00A31783"/>
    <w:rsid w:val="00A50320"/>
    <w:rsid w:val="00AB6A99"/>
    <w:rsid w:val="00AB6B41"/>
    <w:rsid w:val="00AD1A31"/>
    <w:rsid w:val="00B13563"/>
    <w:rsid w:val="00B24E28"/>
    <w:rsid w:val="00B5457E"/>
    <w:rsid w:val="00BD4F26"/>
    <w:rsid w:val="00BF0FD0"/>
    <w:rsid w:val="00BF2C49"/>
    <w:rsid w:val="00C171E9"/>
    <w:rsid w:val="00C2098E"/>
    <w:rsid w:val="00C76D3C"/>
    <w:rsid w:val="00C83D52"/>
    <w:rsid w:val="00C957D2"/>
    <w:rsid w:val="00C95C9F"/>
    <w:rsid w:val="00CB5BA2"/>
    <w:rsid w:val="00CC395A"/>
    <w:rsid w:val="00CE4888"/>
    <w:rsid w:val="00D00121"/>
    <w:rsid w:val="00D154E5"/>
    <w:rsid w:val="00D44FA5"/>
    <w:rsid w:val="00D60FBE"/>
    <w:rsid w:val="00DE1933"/>
    <w:rsid w:val="00E110F5"/>
    <w:rsid w:val="00E20163"/>
    <w:rsid w:val="00E32C3C"/>
    <w:rsid w:val="00E51701"/>
    <w:rsid w:val="00E6109A"/>
    <w:rsid w:val="00EA2BCA"/>
    <w:rsid w:val="00EA5CB7"/>
    <w:rsid w:val="00EA6C53"/>
    <w:rsid w:val="00F158C3"/>
    <w:rsid w:val="00F24A8B"/>
    <w:rsid w:val="00F57C5E"/>
    <w:rsid w:val="00FA08AB"/>
    <w:rsid w:val="00FB7731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C85F2528-11F2-4414-B934-25BFD7B6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aliases w:val="SheParágrafo da Lista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elacomgrade3">
    <w:name w:val="Tabela com grade3"/>
    <w:basedOn w:val="Tabelanormal"/>
    <w:next w:val="Tabelacomgrade"/>
    <w:uiPriority w:val="59"/>
    <w:rsid w:val="00E110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004B0D"/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04B0D"/>
  </w:style>
  <w:style w:type="paragraph" w:styleId="Corpodetexto">
    <w:name w:val="Body Text"/>
    <w:basedOn w:val="Normal"/>
    <w:link w:val="CorpodetextoChar"/>
    <w:uiPriority w:val="99"/>
    <w:semiHidden/>
    <w:unhideWhenUsed/>
    <w:rsid w:val="00FB773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B7731"/>
  </w:style>
  <w:style w:type="table" w:customStyle="1" w:styleId="Tabelacomgrade11">
    <w:name w:val="Tabela com grade11"/>
    <w:basedOn w:val="Tabelanormal"/>
    <w:uiPriority w:val="39"/>
    <w:rsid w:val="006532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</Template>
  <TotalTime>1</TotalTime>
  <Pages>2</Pages>
  <Words>424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Erliton de Mello Braz</cp:lastModifiedBy>
  <cp:revision>4</cp:revision>
  <cp:lastPrinted>2024-09-23T14:35:00Z</cp:lastPrinted>
  <dcterms:created xsi:type="dcterms:W3CDTF">2024-04-05T15:24:00Z</dcterms:created>
  <dcterms:modified xsi:type="dcterms:W3CDTF">2024-09-23T14:35:00Z</dcterms:modified>
</cp:coreProperties>
</file>